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718AD14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45030D">
        <w:rPr>
          <w:b/>
          <w:i/>
          <w:noProof/>
          <w:sz w:val="28"/>
        </w:rPr>
        <w:t>1</w:t>
      </w:r>
      <w:r w:rsidR="0029399F">
        <w:rPr>
          <w:b/>
          <w:i/>
          <w:noProof/>
          <w:sz w:val="28"/>
        </w:rPr>
        <w:t>885</w:t>
      </w:r>
    </w:p>
    <w:p w14:paraId="3A7BAEE1" w14:textId="06C9A837" w:rsidR="004E3939" w:rsidRPr="00DA53A0" w:rsidRDefault="00A24D6F" w:rsidP="00AE1B3E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Korea</w:t>
      </w:r>
      <w:r w:rsidR="00441B3A">
        <w:rPr>
          <w:sz w:val="24"/>
        </w:rPr>
        <w:t xml:space="preserve">, </w:t>
      </w:r>
      <w:r>
        <w:rPr>
          <w:sz w:val="24"/>
        </w:rPr>
        <w:t>20 -24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1563827" w:rsidR="004E3939" w:rsidRPr="006B4356" w:rsidRDefault="004E3939" w:rsidP="00FE471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>[draft]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</w:t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</w:t>
      </w:r>
      <w:r w:rsidR="00FE471D" w:rsidRPr="00FE471D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2B2DF4A2" w:rsidR="00B97703" w:rsidRPr="006B4356" w:rsidRDefault="00B97703" w:rsidP="00FE471D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B50">
        <w:rPr>
          <w:rFonts w:ascii="Arial" w:hAnsi="Arial" w:cs="Arial"/>
          <w:b/>
          <w:bCs/>
          <w:sz w:val="22"/>
          <w:szCs w:val="22"/>
          <w:lang w:val="en-US"/>
        </w:rPr>
        <w:t>(S3-241726/C1-</w:t>
      </w:r>
      <w:proofErr w:type="gramStart"/>
      <w:r w:rsidR="00690B50">
        <w:rPr>
          <w:rFonts w:ascii="Arial" w:hAnsi="Arial" w:cs="Arial"/>
          <w:b/>
          <w:bCs/>
          <w:sz w:val="22"/>
          <w:szCs w:val="22"/>
          <w:lang w:val="en-US"/>
        </w:rPr>
        <w:t>241848)</w:t>
      </w:r>
      <w:r w:rsidR="00FE471D" w:rsidRPr="00FE471D">
        <w:rPr>
          <w:rFonts w:ascii="Arial" w:hAnsi="Arial" w:cs="Arial"/>
          <w:b/>
          <w:sz w:val="22"/>
          <w:szCs w:val="22"/>
        </w:rPr>
        <w:t>Reply</w:t>
      </w:r>
      <w:proofErr w:type="gramEnd"/>
      <w:r w:rsidR="00FE471D" w:rsidRPr="00FE471D">
        <w:rPr>
          <w:rFonts w:ascii="Arial" w:hAnsi="Arial" w:cs="Arial"/>
          <w:b/>
          <w:sz w:val="22"/>
          <w:szCs w:val="22"/>
        </w:rPr>
        <w:t xml:space="preserve"> LS on Mitigation of Downgrade attacks</w:t>
      </w:r>
    </w:p>
    <w:p w14:paraId="2C6E4D6E" w14:textId="00199EB9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</w:t>
      </w:r>
      <w:r w:rsidR="00FE471D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2"/>
    <w:bookmarkEnd w:id="3"/>
    <w:bookmarkEnd w:id="4"/>
    <w:p w14:paraId="1E9D3ED8" w14:textId="7B7647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FE471D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FE471D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E471D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E471D">
        <w:rPr>
          <w:rFonts w:ascii="Arial" w:hAnsi="Arial" w:cs="Arial"/>
          <w:b/>
          <w:sz w:val="22"/>
          <w:szCs w:val="22"/>
          <w:lang w:val="fr-FR"/>
        </w:rPr>
        <w:tab/>
      </w:r>
      <w:r w:rsidR="001F2BF6" w:rsidRPr="00FE471D">
        <w:rPr>
          <w:rFonts w:ascii="Arial" w:hAnsi="Arial" w:cs="Arial"/>
          <w:b/>
          <w:sz w:val="22"/>
          <w:szCs w:val="22"/>
          <w:lang w:val="fr-FR"/>
        </w:rPr>
        <w:t xml:space="preserve">SA3 </w:t>
      </w:r>
    </w:p>
    <w:p w14:paraId="2548326B" w14:textId="40D77104" w:rsidR="00B97703" w:rsidRPr="00FE471D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E471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E47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E471D" w:rsidRPr="00FE471D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5DC2ED77" w14:textId="19CFE801" w:rsidR="00B97703" w:rsidRPr="00FE47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proofErr w:type="gramStart"/>
      <w:r w:rsidRPr="00FE471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E47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RAN2</w:t>
      </w:r>
    </w:p>
    <w:bookmarkEnd w:id="5"/>
    <w:bookmarkEnd w:id="6"/>
    <w:p w14:paraId="1A1CC9B8" w14:textId="77777777" w:rsidR="00B97703" w:rsidRPr="00FE471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23604CB" w:rsidR="00B97703" w:rsidRPr="00FE471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E471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E471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E471D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E47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FE471D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FE471D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E47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FE471D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FE471D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FE471D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9233DA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547D52A0" w:rsidR="0055388B" w:rsidRPr="00DE5122" w:rsidRDefault="0055388B" w:rsidP="00690B5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</w:t>
      </w:r>
      <w:r w:rsidR="00690B50">
        <w:rPr>
          <w:rFonts w:ascii="Arial" w:hAnsi="Arial" w:cs="Arial"/>
          <w:lang w:eastAsia="zh-CN"/>
        </w:rPr>
        <w:t xml:space="preserve">thanks CT1 for the feedback in S3-241726/C1-241848. SA3 has discussed the proposal from CT1 and confirmed that this solution is feasible.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272C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0B50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08351D97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690B50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690B50">
        <w:rPr>
          <w:rFonts w:ascii="Arial" w:hAnsi="Arial" w:cs="Arial"/>
          <w:color w:val="000000" w:themeColor="text1"/>
          <w:lang w:val="en-US"/>
        </w:rPr>
        <w:t>CT1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  <w:r w:rsidR="00690B50">
        <w:rPr>
          <w:rFonts w:ascii="Arial" w:hAnsi="Arial" w:cs="Arial"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4F3C3" w14:textId="77777777" w:rsidR="005D67F0" w:rsidRDefault="005D67F0">
      <w:pPr>
        <w:spacing w:after="0"/>
      </w:pPr>
      <w:r>
        <w:separator/>
      </w:r>
    </w:p>
  </w:endnote>
  <w:endnote w:type="continuationSeparator" w:id="0">
    <w:p w14:paraId="3F7C941F" w14:textId="77777777" w:rsidR="005D67F0" w:rsidRDefault="005D67F0">
      <w:pPr>
        <w:spacing w:after="0"/>
      </w:pPr>
      <w:r>
        <w:continuationSeparator/>
      </w:r>
    </w:p>
  </w:endnote>
  <w:endnote w:type="continuationNotice" w:id="1">
    <w:p w14:paraId="452C6735" w14:textId="77777777" w:rsidR="005D67F0" w:rsidRDefault="005D6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B183" w14:textId="77777777" w:rsidR="005D67F0" w:rsidRDefault="005D67F0">
      <w:pPr>
        <w:spacing w:after="0"/>
      </w:pPr>
      <w:r>
        <w:separator/>
      </w:r>
    </w:p>
  </w:footnote>
  <w:footnote w:type="continuationSeparator" w:id="0">
    <w:p w14:paraId="03FB3F35" w14:textId="77777777" w:rsidR="005D67F0" w:rsidRDefault="005D67F0">
      <w:pPr>
        <w:spacing w:after="0"/>
      </w:pPr>
      <w:r>
        <w:continuationSeparator/>
      </w:r>
    </w:p>
  </w:footnote>
  <w:footnote w:type="continuationNotice" w:id="1">
    <w:p w14:paraId="206BE6BF" w14:textId="77777777" w:rsidR="005D67F0" w:rsidRDefault="005D6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9399F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030D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D67F0"/>
    <w:rsid w:val="006052AD"/>
    <w:rsid w:val="00690B50"/>
    <w:rsid w:val="00695FA8"/>
    <w:rsid w:val="006B4356"/>
    <w:rsid w:val="006E2C1A"/>
    <w:rsid w:val="007078C9"/>
    <w:rsid w:val="0073766B"/>
    <w:rsid w:val="007D51FF"/>
    <w:rsid w:val="007D7295"/>
    <w:rsid w:val="007E266D"/>
    <w:rsid w:val="007F4F92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9D2900"/>
    <w:rsid w:val="00A24D6F"/>
    <w:rsid w:val="00A455B0"/>
    <w:rsid w:val="00A70448"/>
    <w:rsid w:val="00AA4FF3"/>
    <w:rsid w:val="00AE1B3E"/>
    <w:rsid w:val="00AE2CEA"/>
    <w:rsid w:val="00AF0B54"/>
    <w:rsid w:val="00B02B5A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61D86"/>
    <w:rsid w:val="00C64E54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32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29</cp:revision>
  <cp:lastPrinted>2002-04-23T07:10:00Z</cp:lastPrinted>
  <dcterms:created xsi:type="dcterms:W3CDTF">2024-02-07T18:11:00Z</dcterms:created>
  <dcterms:modified xsi:type="dcterms:W3CDTF">2024-05-13T05:13:00Z</dcterms:modified>
</cp:coreProperties>
</file>